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30AFA" w14:textId="3169E73C" w:rsidR="00BA00AB" w:rsidRDefault="00114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WARHAM</w:t>
      </w:r>
      <w:r>
        <w:rPr>
          <w:rFonts w:cs="Times New Roman"/>
          <w:szCs w:val="24"/>
        </w:rPr>
        <w:t xml:space="preserve">        (1433-1483)</w:t>
      </w:r>
    </w:p>
    <w:p w14:paraId="00DE64DD" w14:textId="77777777" w:rsidR="00114A84" w:rsidRDefault="00114A84" w:rsidP="009139A6">
      <w:pPr>
        <w:pStyle w:val="NoSpacing"/>
        <w:rPr>
          <w:rFonts w:cs="Times New Roman"/>
          <w:szCs w:val="24"/>
        </w:rPr>
      </w:pPr>
    </w:p>
    <w:p w14:paraId="3F76DBD8" w14:textId="77777777" w:rsidR="00114A84" w:rsidRDefault="00114A84" w:rsidP="009139A6">
      <w:pPr>
        <w:pStyle w:val="NoSpacing"/>
        <w:rPr>
          <w:rFonts w:cs="Times New Roman"/>
          <w:szCs w:val="24"/>
        </w:rPr>
      </w:pPr>
    </w:p>
    <w:p w14:paraId="2AABA9CD" w14:textId="51FD5482" w:rsidR="00114A84" w:rsidRDefault="00114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Elizabeth Stafford (1435 -        ).    (FamilySearch)</w:t>
      </w:r>
    </w:p>
    <w:p w14:paraId="5476FCEF" w14:textId="19013A70" w:rsidR="00114A84" w:rsidRDefault="00114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Anne(q.v.) = William Reade of Boarstall(ibid.).   (ibid.)</w:t>
      </w:r>
    </w:p>
    <w:p w14:paraId="23DFFF9B" w14:textId="77777777" w:rsidR="00114A84" w:rsidRDefault="00114A84" w:rsidP="009139A6">
      <w:pPr>
        <w:pStyle w:val="NoSpacing"/>
        <w:rPr>
          <w:rFonts w:cs="Times New Roman"/>
          <w:szCs w:val="24"/>
        </w:rPr>
      </w:pPr>
    </w:p>
    <w:p w14:paraId="1A7F1E8D" w14:textId="77777777" w:rsidR="00114A84" w:rsidRDefault="00114A84" w:rsidP="009139A6">
      <w:pPr>
        <w:pStyle w:val="NoSpacing"/>
        <w:rPr>
          <w:rFonts w:cs="Times New Roman"/>
          <w:szCs w:val="24"/>
        </w:rPr>
      </w:pPr>
    </w:p>
    <w:p w14:paraId="087BCD0F" w14:textId="01BE41E7" w:rsidR="00114A84" w:rsidRPr="00114A84" w:rsidRDefault="00114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2023</w:t>
      </w:r>
    </w:p>
    <w:sectPr w:rsidR="00114A84" w:rsidRPr="00114A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5081" w14:textId="77777777" w:rsidR="00114A84" w:rsidRDefault="00114A84" w:rsidP="009139A6">
      <w:r>
        <w:separator/>
      </w:r>
    </w:p>
  </w:endnote>
  <w:endnote w:type="continuationSeparator" w:id="0">
    <w:p w14:paraId="4D5E2BB4" w14:textId="77777777" w:rsidR="00114A84" w:rsidRDefault="00114A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DB8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08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9B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E399" w14:textId="77777777" w:rsidR="00114A84" w:rsidRDefault="00114A84" w:rsidP="009139A6">
      <w:r>
        <w:separator/>
      </w:r>
    </w:p>
  </w:footnote>
  <w:footnote w:type="continuationSeparator" w:id="0">
    <w:p w14:paraId="2CCFB48B" w14:textId="77777777" w:rsidR="00114A84" w:rsidRDefault="00114A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8B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5A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B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84"/>
    <w:rsid w:val="000666E0"/>
    <w:rsid w:val="00114A8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0996A"/>
  <w15:chartTrackingRefBased/>
  <w15:docId w15:val="{0C5F382F-6AE9-4EBC-948D-C40CBFCC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2023-10-29T21:19:00Z</dcterms:created>
  <dcterms:modified xsi:type="dcterms:W3CDTF">2023-10-29T21:25:00Z</dcterms:modified>
</cp:coreProperties>
</file>